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9721D" w:rsidRPr="00FF0FEB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D9721D" w:rsidRDefault="00D9721D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D9721D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п о с т а н о в л я ю: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D9721D" w:rsidRPr="00FF0FEB" w:rsidRDefault="00D9721D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D9721D" w:rsidRPr="00FF0FEB" w:rsidRDefault="00D9721D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721D" w:rsidRPr="00FF0FEB" w:rsidRDefault="00D9721D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721D" w:rsidRPr="00FF0FEB" w:rsidRDefault="00D9721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D9721D" w:rsidRPr="00FF0FEB" w:rsidRDefault="00D9721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9721D" w:rsidRPr="00FF0FEB" w:rsidRDefault="00D9721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FF0FE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 Сапельников</w:t>
      </w:r>
    </w:p>
    <w:sectPr w:rsidR="00D9721D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93749"/>
    <w:rsid w:val="0017152F"/>
    <w:rsid w:val="001F3C28"/>
    <w:rsid w:val="00302CFC"/>
    <w:rsid w:val="003F3F57"/>
    <w:rsid w:val="004614F1"/>
    <w:rsid w:val="004F0D18"/>
    <w:rsid w:val="006165DA"/>
    <w:rsid w:val="00623A50"/>
    <w:rsid w:val="006315B2"/>
    <w:rsid w:val="006D07CA"/>
    <w:rsid w:val="00793051"/>
    <w:rsid w:val="007E3562"/>
    <w:rsid w:val="009712A8"/>
    <w:rsid w:val="009973C8"/>
    <w:rsid w:val="00A45B85"/>
    <w:rsid w:val="00B148FF"/>
    <w:rsid w:val="00BE35E1"/>
    <w:rsid w:val="00C2050D"/>
    <w:rsid w:val="00D9721D"/>
    <w:rsid w:val="00E04501"/>
    <w:rsid w:val="00E96B16"/>
    <w:rsid w:val="00EA298C"/>
    <w:rsid w:val="00F034BD"/>
    <w:rsid w:val="00F16FD3"/>
    <w:rsid w:val="00F6762D"/>
    <w:rsid w:val="00FF0FEB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298C"/>
    <w:rPr>
      <w:rFonts w:ascii="Tahoma" w:hAnsi="Tahoma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273</Words>
  <Characters>1558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12</cp:revision>
  <cp:lastPrinted>2022-04-26T11:07:00Z</cp:lastPrinted>
  <dcterms:created xsi:type="dcterms:W3CDTF">2021-04-14T11:08:00Z</dcterms:created>
  <dcterms:modified xsi:type="dcterms:W3CDTF">2022-04-26T11:08:00Z</dcterms:modified>
</cp:coreProperties>
</file>